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431F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431F5">
              <w:rPr>
                <w:b/>
                <w:sz w:val="26"/>
                <w:szCs w:val="26"/>
                <w:lang w:val="en-US"/>
              </w:rPr>
              <w:t>203C_010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431F5" w:rsidRDefault="0084448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431F5">
              <w:rPr>
                <w:b/>
                <w:sz w:val="26"/>
                <w:szCs w:val="26"/>
                <w:lang w:val="en-US"/>
              </w:rPr>
              <w:t>2015411</w:t>
            </w:r>
            <w:r w:rsidR="00C44B8B" w:rsidRPr="002431F5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A3276">
        <w:rPr>
          <w:b/>
          <w:sz w:val="26"/>
          <w:szCs w:val="26"/>
        </w:rPr>
        <w:t>(</w:t>
      </w:r>
      <w:r w:rsidR="00844480" w:rsidRPr="00AC3DEE">
        <w:rPr>
          <w:b/>
          <w:sz w:val="26"/>
          <w:szCs w:val="26"/>
        </w:rPr>
        <w:t>Оголовок ОГ1 3.407.1-143.8.26</w:t>
      </w:r>
      <w:r w:rsidR="006A3276">
        <w:rPr>
          <w:b/>
          <w:sz w:val="26"/>
          <w:szCs w:val="26"/>
        </w:rPr>
        <w:t>)</w:t>
      </w:r>
      <w:r w:rsidR="00CB383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B3833">
        <w:rPr>
          <w:b/>
          <w:sz w:val="26"/>
          <w:szCs w:val="26"/>
          <w:u w:val="single"/>
        </w:rPr>
        <w:t>203</w:t>
      </w:r>
      <w:r w:rsidR="00F115B9" w:rsidRPr="00CB383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3833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AC3DEE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CB3833">
        <w:rPr>
          <w:color w:val="FF0000"/>
          <w:sz w:val="24"/>
          <w:szCs w:val="24"/>
        </w:rPr>
        <w:t> </w:t>
      </w:r>
      <w:bookmarkStart w:id="1" w:name="Поле4"/>
      <w:r w:rsidR="00AC3DEE" w:rsidRPr="00CB3833">
        <w:rPr>
          <w:sz w:val="24"/>
          <w:szCs w:val="24"/>
        </w:rPr>
        <w:t>Т</w:t>
      </w:r>
      <w:r w:rsidR="00AD7753">
        <w:rPr>
          <w:sz w:val="24"/>
          <w:szCs w:val="24"/>
        </w:rPr>
        <w:t>ипового проекта</w:t>
      </w:r>
      <w:r w:rsidR="00844480" w:rsidRPr="00CB3833">
        <w:rPr>
          <w:sz w:val="24"/>
          <w:szCs w:val="24"/>
        </w:rPr>
        <w:t xml:space="preserve"> 3.407.1-143.8.26</w:t>
      </w:r>
      <w:r w:rsidR="0073431B" w:rsidRPr="00CB383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B3833" w:rsidRDefault="00CB3833" w:rsidP="00CB38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B3833" w:rsidRDefault="00CB3833" w:rsidP="00CB383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CB3833" w:rsidRDefault="00CB3833" w:rsidP="00CB383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CB3833" w:rsidRDefault="00CB3833" w:rsidP="00CB383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CB3833" w:rsidRDefault="00CB3833" w:rsidP="00CB383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B3833" w:rsidRDefault="00CB3833" w:rsidP="00CB383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3833" w:rsidRDefault="00CB3833" w:rsidP="00CB383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CB3833" w:rsidRPr="00CB3833" w:rsidRDefault="00CB3833" w:rsidP="00CB3833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B3833">
        <w:rPr>
          <w:sz w:val="24"/>
          <w:szCs w:val="24"/>
        </w:rPr>
        <w:t>Типового проекта 3.407.1-143.8.26</w:t>
      </w:r>
      <w:r w:rsidRPr="00CB3833">
        <w:rPr>
          <w:sz w:val="26"/>
          <w:szCs w:val="26"/>
        </w:rPr>
        <w:t>;</w:t>
      </w:r>
    </w:p>
    <w:p w:rsidR="00CB3833" w:rsidRDefault="00CB3833" w:rsidP="00CB383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B3833" w:rsidRDefault="00CB3833" w:rsidP="00CB383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CB3833" w:rsidRDefault="00CB3833" w:rsidP="00CB38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B3833" w:rsidRDefault="00CB3833" w:rsidP="00CB383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B3833" w:rsidRDefault="00CB3833" w:rsidP="00CB38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3833" w:rsidRDefault="00CB3833" w:rsidP="00CB38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3833" w:rsidRDefault="00CB3833" w:rsidP="00CB383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CB3833" w:rsidRDefault="00CB3833" w:rsidP="00CB3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CB3833" w:rsidRDefault="00CB3833" w:rsidP="00CB383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CB3833" w:rsidRDefault="00CB3833" w:rsidP="00CB383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B3833" w:rsidRDefault="00CB3833" w:rsidP="00CB383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B3833" w:rsidRDefault="00CB3833" w:rsidP="00CB3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B3833" w:rsidRDefault="00CB3833" w:rsidP="00CB3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B46AE8" w:rsidRDefault="00612811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038" w:rsidRDefault="00204038">
      <w:r>
        <w:separator/>
      </w:r>
    </w:p>
  </w:endnote>
  <w:endnote w:type="continuationSeparator" w:id="0">
    <w:p w:rsidR="00204038" w:rsidRDefault="0020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038" w:rsidRDefault="00204038">
      <w:r>
        <w:separator/>
      </w:r>
    </w:p>
  </w:footnote>
  <w:footnote w:type="continuationSeparator" w:id="0">
    <w:p w:rsidR="00204038" w:rsidRDefault="00204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E724F0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48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B7D79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70D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22F9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038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1F5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1F2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276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48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3DEE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753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C6A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D3B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33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7B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33DEC5-D314-450E-A559-1178ACB7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82A63-47B9-4A44-84A2-EE61ED2184EB}"/>
</file>

<file path=customXml/itemProps2.xml><?xml version="1.0" encoding="utf-8"?>
<ds:datastoreItem xmlns:ds="http://schemas.openxmlformats.org/officeDocument/2006/customXml" ds:itemID="{07A92EAF-EF68-485A-B93C-6A64654B480C}"/>
</file>

<file path=customXml/itemProps3.xml><?xml version="1.0" encoding="utf-8"?>
<ds:datastoreItem xmlns:ds="http://schemas.openxmlformats.org/officeDocument/2006/customXml" ds:itemID="{10EFDA43-E341-4A2E-8A55-73F1197D981E}"/>
</file>

<file path=customXml/itemProps4.xml><?xml version="1.0" encoding="utf-8"?>
<ds:datastoreItem xmlns:ds="http://schemas.openxmlformats.org/officeDocument/2006/customXml" ds:itemID="{AE03DC5E-0716-44C5-99CA-16C6456A86D2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36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6</cp:revision>
  <cp:lastPrinted>2010-09-30T13:29:00Z</cp:lastPrinted>
  <dcterms:created xsi:type="dcterms:W3CDTF">2015-04-23T10:56:00Z</dcterms:created>
  <dcterms:modified xsi:type="dcterms:W3CDTF">2015-09-23T15:27:00Z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